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A46EA6" w:rsidRPr="00A46EA6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A46EA6" w:rsidRPr="00A46EA6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A46EA6" w:rsidRPr="00A46EA6">
        <w:rPr>
          <w:rFonts w:eastAsia="Arial"/>
          <w:b/>
          <w:kern w:val="3"/>
          <w:sz w:val="24"/>
          <w:szCs w:val="24"/>
          <w:lang w:eastAsia="zh-CN"/>
        </w:rPr>
        <w:t>знакаево</w:t>
      </w:r>
      <w:proofErr w:type="spellEnd"/>
      <w:r w:rsidR="00A46EA6" w:rsidRPr="00A46EA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A46EA6" w:rsidRPr="00A46EA6">
        <w:rPr>
          <w:rFonts w:eastAsia="Arial"/>
          <w:b/>
          <w:kern w:val="3"/>
          <w:sz w:val="24"/>
          <w:szCs w:val="24"/>
          <w:lang w:eastAsia="zh-CN"/>
        </w:rPr>
        <w:t>ул.Сююмбики</w:t>
      </w:r>
      <w:proofErr w:type="spellEnd"/>
      <w:r w:rsidR="00A46EA6" w:rsidRPr="00A46EA6">
        <w:rPr>
          <w:rFonts w:eastAsia="Arial"/>
          <w:b/>
          <w:kern w:val="3"/>
          <w:sz w:val="24"/>
          <w:szCs w:val="24"/>
          <w:lang w:eastAsia="zh-CN"/>
        </w:rPr>
        <w:t>, д.1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E7C2D" w:rsidRPr="009E7C2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A46EA6" w:rsidRPr="00A46EA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A46EA6" w:rsidRPr="00A46EA6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6EA6" w:rsidRPr="00A46EA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6EA6" w:rsidRPr="00A46EA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6EA6" w:rsidRPr="00A46EA6">
        <w:rPr>
          <w:b/>
          <w:color w:val="000000"/>
          <w:kern w:val="3"/>
          <w:sz w:val="24"/>
          <w:szCs w:val="24"/>
          <w:lang w:eastAsia="zh-CN" w:bidi="hi-IN"/>
        </w:rPr>
        <w:t>3 321 000,00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6EA6" w:rsidRPr="00A46EA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A46EA6" w:rsidRPr="00A46EA6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A46EA6" w:rsidRPr="00A46EA6">
        <w:t xml:space="preserve"> </w:t>
      </w:r>
      <w:r w:rsidR="00A46EA6" w:rsidRPr="00A46EA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46EA6" w:rsidRPr="00A46EA6">
        <w:rPr>
          <w:b/>
          <w:color w:val="000000"/>
          <w:kern w:val="3"/>
          <w:sz w:val="24"/>
          <w:szCs w:val="24"/>
          <w:lang w:eastAsia="zh-CN" w:bidi="hi-IN"/>
        </w:rPr>
        <w:t>687 500,00</w:t>
      </w:r>
      <w:r w:rsidR="00A46EA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46EA6" w:rsidRPr="00A46EA6">
        <w:rPr>
          <w:b/>
          <w:bCs/>
          <w:color w:val="000000"/>
          <w:kern w:val="3"/>
          <w:sz w:val="24"/>
          <w:szCs w:val="24"/>
          <w:lang w:eastAsia="zh-CN" w:bidi="hi-IN"/>
        </w:rPr>
        <w:t>157 797,50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46EA6" w:rsidRPr="00A46EA6">
        <w:rPr>
          <w:b/>
          <w:bCs/>
          <w:color w:val="000000"/>
          <w:kern w:val="3"/>
          <w:sz w:val="24"/>
          <w:szCs w:val="24"/>
          <w:lang w:eastAsia="zh-CN" w:bidi="hi-IN"/>
        </w:rPr>
        <w:t>67 627,50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E7C2D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46EA6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AE8A4-322F-405B-8A08-7CABD144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2024-06-18T10:21:00Z</dcterms:created>
  <dcterms:modified xsi:type="dcterms:W3CDTF">2024-07-01T10:17:00Z</dcterms:modified>
</cp:coreProperties>
</file>